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C418B" w14:textId="216652A9" w:rsidR="00BA00AB" w:rsidRDefault="006A76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DUFFELD</w:t>
      </w:r>
      <w:r>
        <w:rPr>
          <w:rFonts w:cs="Times New Roman"/>
          <w:szCs w:val="24"/>
        </w:rPr>
        <w:t xml:space="preserve">        (d.ca.1429)</w:t>
      </w:r>
    </w:p>
    <w:p w14:paraId="0EEB0AE0" w14:textId="77777777" w:rsidR="006A769C" w:rsidRDefault="006A769C" w:rsidP="009139A6">
      <w:pPr>
        <w:pStyle w:val="NoSpacing"/>
        <w:rPr>
          <w:rFonts w:cs="Times New Roman"/>
          <w:szCs w:val="24"/>
        </w:rPr>
      </w:pPr>
    </w:p>
    <w:p w14:paraId="0EC9EACC" w14:textId="77777777" w:rsidR="006A769C" w:rsidRDefault="006A769C" w:rsidP="009139A6">
      <w:pPr>
        <w:pStyle w:val="NoSpacing"/>
        <w:rPr>
          <w:rFonts w:cs="Times New Roman"/>
          <w:szCs w:val="24"/>
        </w:rPr>
      </w:pPr>
    </w:p>
    <w:p w14:paraId="2C63C025" w14:textId="097E3B10" w:rsidR="006A769C" w:rsidRDefault="006A76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Elizabeth.     (C.F.R. 1422-30 p.236)</w:t>
      </w:r>
    </w:p>
    <w:p w14:paraId="5665C288" w14:textId="77777777" w:rsidR="006A769C" w:rsidRDefault="006A769C" w:rsidP="009139A6">
      <w:pPr>
        <w:pStyle w:val="NoSpacing"/>
        <w:rPr>
          <w:rFonts w:cs="Times New Roman"/>
          <w:szCs w:val="24"/>
        </w:rPr>
      </w:pPr>
    </w:p>
    <w:p w14:paraId="189428DD" w14:textId="77777777" w:rsidR="006A769C" w:rsidRDefault="006A769C" w:rsidP="009139A6">
      <w:pPr>
        <w:pStyle w:val="NoSpacing"/>
        <w:rPr>
          <w:rFonts w:cs="Times New Roman"/>
          <w:szCs w:val="24"/>
        </w:rPr>
      </w:pPr>
    </w:p>
    <w:p w14:paraId="4FF22584" w14:textId="3B789029" w:rsidR="006A769C" w:rsidRDefault="006A76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Mar.1429</w:t>
      </w:r>
      <w:r>
        <w:rPr>
          <w:rFonts w:cs="Times New Roman"/>
          <w:szCs w:val="24"/>
        </w:rPr>
        <w:tab/>
        <w:t>Writs of diem clausit extremum to the Escheators od Yorkshire and the City</w:t>
      </w:r>
    </w:p>
    <w:p w14:paraId="669CB564" w14:textId="15A89017" w:rsidR="006A769C" w:rsidRDefault="006A76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York.   (ibid.)</w:t>
      </w:r>
    </w:p>
    <w:p w14:paraId="3811CAFC" w14:textId="77777777" w:rsidR="006A769C" w:rsidRDefault="006A769C" w:rsidP="009139A6">
      <w:pPr>
        <w:pStyle w:val="NoSpacing"/>
        <w:rPr>
          <w:rFonts w:cs="Times New Roman"/>
          <w:szCs w:val="24"/>
        </w:rPr>
      </w:pPr>
    </w:p>
    <w:p w14:paraId="5C5F5C39" w14:textId="77777777" w:rsidR="006A769C" w:rsidRDefault="006A769C" w:rsidP="009139A6">
      <w:pPr>
        <w:pStyle w:val="NoSpacing"/>
        <w:rPr>
          <w:rFonts w:cs="Times New Roman"/>
          <w:szCs w:val="24"/>
        </w:rPr>
      </w:pPr>
    </w:p>
    <w:p w14:paraId="33F9F4F5" w14:textId="2540CDC0" w:rsidR="006A769C" w:rsidRPr="006A769C" w:rsidRDefault="006A76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2024</w:t>
      </w:r>
    </w:p>
    <w:sectPr w:rsidR="006A769C" w:rsidRPr="006A76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320AC" w14:textId="77777777" w:rsidR="006A769C" w:rsidRDefault="006A769C" w:rsidP="009139A6">
      <w:r>
        <w:separator/>
      </w:r>
    </w:p>
  </w:endnote>
  <w:endnote w:type="continuationSeparator" w:id="0">
    <w:p w14:paraId="17AECF7B" w14:textId="77777777" w:rsidR="006A769C" w:rsidRDefault="006A76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9F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11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CEF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65D6" w14:textId="77777777" w:rsidR="006A769C" w:rsidRDefault="006A769C" w:rsidP="009139A6">
      <w:r>
        <w:separator/>
      </w:r>
    </w:p>
  </w:footnote>
  <w:footnote w:type="continuationSeparator" w:id="0">
    <w:p w14:paraId="0249DD2F" w14:textId="77777777" w:rsidR="006A769C" w:rsidRDefault="006A76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ABD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133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2B7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69C"/>
    <w:rsid w:val="000666E0"/>
    <w:rsid w:val="002510B7"/>
    <w:rsid w:val="00270799"/>
    <w:rsid w:val="005C130B"/>
    <w:rsid w:val="006A769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F642B"/>
  <w15:chartTrackingRefBased/>
  <w15:docId w15:val="{74547F49-70B2-4CBB-9FFE-922F6608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2024-04-21T19:08:00Z</dcterms:created>
  <dcterms:modified xsi:type="dcterms:W3CDTF">2024-04-21T19:14:00Z</dcterms:modified>
</cp:coreProperties>
</file>